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20A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F220AF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3" w14:textId="77777777" w:rsidR="00C44B8B" w:rsidRPr="0052681C" w:rsidRDefault="00D360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605C">
              <w:rPr>
                <w:b/>
                <w:sz w:val="26"/>
                <w:szCs w:val="26"/>
              </w:rPr>
              <w:t>202A_015</w:t>
            </w:r>
          </w:p>
        </w:tc>
      </w:tr>
      <w:tr w:rsidR="00C44B8B" w:rsidRPr="0052681C" w14:paraId="0F220AF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0AF6" w14:textId="77777777" w:rsidR="00C44B8B" w:rsidRPr="0052681C" w:rsidRDefault="004405D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2019406</w:t>
            </w:r>
          </w:p>
        </w:tc>
      </w:tr>
    </w:tbl>
    <w:p w14:paraId="0F220AF8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F220AF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F220AF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F220AF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F220AF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F220AFD" w14:textId="77777777" w:rsidR="00C44B8B" w:rsidRPr="0052681C" w:rsidRDefault="00C44B8B" w:rsidP="00C44B8B"/>
    <w:p w14:paraId="0F220AFE" w14:textId="77777777" w:rsidR="00C44B8B" w:rsidRPr="0052681C" w:rsidRDefault="00C44B8B" w:rsidP="00C44B8B"/>
    <w:p w14:paraId="0F220AFF" w14:textId="77777777" w:rsidR="00C44B8B" w:rsidRPr="0052681C" w:rsidRDefault="00C44B8B" w:rsidP="00C44B8B"/>
    <w:p w14:paraId="0F220B0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F220B01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F220B02" w14:textId="77777777" w:rsidR="00612811" w:rsidRPr="00810662" w:rsidRDefault="00CC297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405DE" w:rsidRPr="00810662">
        <w:rPr>
          <w:b/>
          <w:sz w:val="26"/>
          <w:szCs w:val="26"/>
        </w:rPr>
        <w:t>Зажим аппаратный А2А-50-2</w:t>
      </w:r>
      <w:r>
        <w:rPr>
          <w:b/>
          <w:sz w:val="26"/>
          <w:szCs w:val="26"/>
        </w:rPr>
        <w:t>)</w:t>
      </w:r>
      <w:r w:rsidR="004843AA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10662">
        <w:rPr>
          <w:b/>
          <w:sz w:val="26"/>
          <w:szCs w:val="26"/>
        </w:rPr>
        <w:t xml:space="preserve"> </w:t>
      </w:r>
      <w:r w:rsidR="00AA670B" w:rsidRPr="004843AA">
        <w:rPr>
          <w:b/>
          <w:sz w:val="26"/>
          <w:szCs w:val="26"/>
          <w:u w:val="single"/>
        </w:rPr>
        <w:t>202</w:t>
      </w:r>
      <w:r w:rsidR="00AA670B" w:rsidRPr="004843AA">
        <w:rPr>
          <w:b/>
          <w:sz w:val="26"/>
          <w:szCs w:val="26"/>
          <w:u w:val="single"/>
          <w:lang w:val="en-US"/>
        </w:rPr>
        <w:t>A</w:t>
      </w:r>
    </w:p>
    <w:p w14:paraId="0F220B03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F220B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F220B05" w14:textId="77777777" w:rsidR="004F4E9E" w:rsidRPr="0081066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10662">
        <w:rPr>
          <w:sz w:val="24"/>
          <w:szCs w:val="24"/>
        </w:rPr>
        <w:t xml:space="preserve">Технические требования, характеристики </w:t>
      </w:r>
      <w:r w:rsidR="00770408" w:rsidRPr="00810662">
        <w:rPr>
          <w:sz w:val="24"/>
          <w:szCs w:val="24"/>
        </w:rPr>
        <w:t>линейной арматуры и гасителей вибрации</w:t>
      </w:r>
      <w:r w:rsidR="005F3212" w:rsidRPr="00810662">
        <w:rPr>
          <w:sz w:val="24"/>
          <w:szCs w:val="24"/>
        </w:rPr>
        <w:t xml:space="preserve"> </w:t>
      </w:r>
      <w:r w:rsidR="004F4E9E" w:rsidRPr="00810662">
        <w:rPr>
          <w:sz w:val="24"/>
          <w:szCs w:val="24"/>
        </w:rPr>
        <w:t xml:space="preserve">должны соответствовать параметрам </w:t>
      </w:r>
      <w:r w:rsidR="00DF0B0B">
        <w:rPr>
          <w:sz w:val="24"/>
          <w:szCs w:val="24"/>
        </w:rPr>
        <w:t>ТУ 3449-016-52819896-05 «Зажимы аппаратные прессуемые А1А, А2А, А4АП, А6АП»</w:t>
      </w:r>
      <w:r w:rsidRPr="00810662">
        <w:rPr>
          <w:sz w:val="24"/>
          <w:szCs w:val="24"/>
        </w:rPr>
        <w:t>.</w:t>
      </w:r>
    </w:p>
    <w:p w14:paraId="0F220B0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220B07" w14:textId="77777777" w:rsidR="00810662" w:rsidRDefault="003878E2" w:rsidP="004843A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0F220B56" wp14:editId="0F220B57">
            <wp:extent cx="2857500" cy="1809750"/>
            <wp:effectExtent l="0" t="0" r="0" b="0"/>
            <wp:docPr id="2" name="Рисунок 2" descr="Зажим натяжной прессуемый А2А-50-2">
              <a:hlinkClick xmlns:a="http://schemas.openxmlformats.org/drawingml/2006/main" r:id="rId11" tooltip="&quot;Зажим натяжной прессуемый А2А-5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жим натяжной прессуемый А2А-50-2">
                      <a:hlinkClick r:id="rId11" tooltip="&quot;Зажим натяжной прессуемый А2А-5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20B08" w14:textId="77777777" w:rsidR="00810662" w:rsidRDefault="008106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5"/>
        <w:gridCol w:w="2126"/>
        <w:gridCol w:w="2410"/>
        <w:gridCol w:w="567"/>
        <w:gridCol w:w="567"/>
        <w:gridCol w:w="709"/>
        <w:gridCol w:w="537"/>
        <w:gridCol w:w="1224"/>
      </w:tblGrid>
      <w:tr w:rsidR="003878E2" w:rsidRPr="003878E2" w14:paraId="0F220B0A" w14:textId="77777777" w:rsidTr="004843AA">
        <w:tc>
          <w:tcPr>
            <w:tcW w:w="10565" w:type="dxa"/>
            <w:gridSpan w:val="8"/>
            <w:vAlign w:val="center"/>
            <w:hideMark/>
          </w:tcPr>
          <w:p w14:paraId="0F220B09" w14:textId="77777777" w:rsidR="003878E2" w:rsidRPr="003878E2" w:rsidRDefault="003878E2" w:rsidP="004843AA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78E2">
              <w:rPr>
                <w:b/>
                <w:bCs/>
                <w:sz w:val="22"/>
                <w:szCs w:val="22"/>
              </w:rPr>
              <w:t>Зажим аппаратный прессуемый А2А-50-2</w:t>
            </w:r>
          </w:p>
        </w:tc>
      </w:tr>
      <w:tr w:rsidR="003878E2" w:rsidRPr="003878E2" w14:paraId="0F220B11" w14:textId="77777777" w:rsidTr="004843AA">
        <w:tc>
          <w:tcPr>
            <w:tcW w:w="242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B" w14:textId="77777777" w:rsidR="004843AA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Марка провода</w:t>
            </w:r>
          </w:p>
          <w:p w14:paraId="0F220B0C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ГОСТ 839 - 80</w:t>
            </w:r>
          </w:p>
        </w:tc>
        <w:tc>
          <w:tcPr>
            <w:tcW w:w="21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D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241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E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0F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Размеры, мм</w:t>
            </w:r>
          </w:p>
        </w:tc>
        <w:tc>
          <w:tcPr>
            <w:tcW w:w="122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0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Масса, кг</w:t>
            </w:r>
          </w:p>
        </w:tc>
      </w:tr>
      <w:tr w:rsidR="004843AA" w:rsidRPr="003878E2" w14:paraId="0F220B1A" w14:textId="77777777" w:rsidTr="004843AA">
        <w:tc>
          <w:tcPr>
            <w:tcW w:w="2425" w:type="dxa"/>
            <w:vMerge/>
            <w:vAlign w:val="center"/>
            <w:hideMark/>
          </w:tcPr>
          <w:p w14:paraId="0F220B12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F220B13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0F220B14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5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B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6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L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7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L1</w:t>
            </w:r>
          </w:p>
        </w:tc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8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S</w:t>
            </w:r>
          </w:p>
        </w:tc>
        <w:tc>
          <w:tcPr>
            <w:tcW w:w="1224" w:type="dxa"/>
            <w:vMerge/>
            <w:vAlign w:val="center"/>
            <w:hideMark/>
          </w:tcPr>
          <w:p w14:paraId="0F220B19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843AA" w:rsidRPr="003878E2" w14:paraId="0F220B23" w14:textId="77777777" w:rsidTr="004843AA">
        <w:tc>
          <w:tcPr>
            <w:tcW w:w="2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B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АС50/8,0</w:t>
            </w: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C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9,0 - 9,6</w:t>
            </w:r>
          </w:p>
        </w:tc>
        <w:tc>
          <w:tcPr>
            <w:tcW w:w="24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D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МШ-2А-14,3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E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1F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161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0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60</w:t>
            </w:r>
          </w:p>
        </w:tc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1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6</w:t>
            </w: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20B22" w14:textId="77777777" w:rsidR="003878E2" w:rsidRPr="003878E2" w:rsidRDefault="003878E2" w:rsidP="004843AA">
            <w:pPr>
              <w:ind w:firstLine="0"/>
              <w:jc w:val="center"/>
              <w:rPr>
                <w:sz w:val="22"/>
                <w:szCs w:val="22"/>
              </w:rPr>
            </w:pPr>
            <w:r w:rsidRPr="003878E2">
              <w:rPr>
                <w:sz w:val="22"/>
                <w:szCs w:val="22"/>
              </w:rPr>
              <w:t>0,096</w:t>
            </w:r>
          </w:p>
        </w:tc>
      </w:tr>
    </w:tbl>
    <w:p w14:paraId="0F220B24" w14:textId="77777777" w:rsidR="00810662" w:rsidRPr="00D3605C" w:rsidRDefault="008106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220B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F220B26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F220B27" w14:textId="77777777" w:rsidR="004B292D" w:rsidRPr="0052681C" w:rsidRDefault="004B292D" w:rsidP="004B29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F220B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220B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220B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  <w:bookmarkStart w:id="0" w:name="_GoBack"/>
      <w:bookmarkEnd w:id="0"/>
    </w:p>
    <w:p w14:paraId="0F220B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220B2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F220B2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F220B2E" w14:textId="4CA03AC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728FF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0F220B2F" w14:textId="11A64A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6279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F220B30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0F220B31" w14:textId="77777777" w:rsidR="00DE0C6D" w:rsidRPr="0052681C" w:rsidRDefault="00843900" w:rsidP="00DF0B0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F220B32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F220B33" w14:textId="77777777" w:rsidR="0052681C" w:rsidRPr="00D3605C" w:rsidRDefault="00DF0B0B" w:rsidP="00F612AC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D3605C">
        <w:rPr>
          <w:sz w:val="24"/>
          <w:szCs w:val="24"/>
        </w:rPr>
        <w:t>;</w:t>
      </w:r>
    </w:p>
    <w:p w14:paraId="0F220B34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F220B35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F220B3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F220B37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F220B3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F220B39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220B3A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F220B3B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F220B3C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9022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F220B3D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220B3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F220B3F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9022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220B40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220B41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F220B42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F220B43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220B44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F220B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F220B4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F220B4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220B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F220B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F220B4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F220B4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F220B4C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F220B4D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F220B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F220B4F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F220B50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F220B51" w14:textId="77777777" w:rsidR="001D6900" w:rsidRPr="0052681C" w:rsidRDefault="001D6900" w:rsidP="00451C4D">
      <w:pPr>
        <w:rPr>
          <w:sz w:val="26"/>
          <w:szCs w:val="26"/>
        </w:rPr>
      </w:pPr>
    </w:p>
    <w:p w14:paraId="0F220B52" w14:textId="77777777" w:rsidR="004A2665" w:rsidRPr="0052681C" w:rsidRDefault="004A2665" w:rsidP="00451C4D">
      <w:pPr>
        <w:rPr>
          <w:sz w:val="26"/>
          <w:szCs w:val="26"/>
        </w:rPr>
      </w:pPr>
    </w:p>
    <w:p w14:paraId="0F220B53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F220B5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F220B5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20B5A" w14:textId="77777777" w:rsidR="00173C03" w:rsidRDefault="00173C03">
      <w:r>
        <w:separator/>
      </w:r>
    </w:p>
  </w:endnote>
  <w:endnote w:type="continuationSeparator" w:id="0">
    <w:p w14:paraId="0F220B5B" w14:textId="77777777" w:rsidR="00173C03" w:rsidRDefault="00173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20B58" w14:textId="77777777" w:rsidR="00173C03" w:rsidRDefault="00173C03">
      <w:r>
        <w:separator/>
      </w:r>
    </w:p>
  </w:footnote>
  <w:footnote w:type="continuationSeparator" w:id="0">
    <w:p w14:paraId="0F220B59" w14:textId="77777777" w:rsidR="00173C03" w:rsidRDefault="00173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20B5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F220B5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5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C03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2DC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8E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5DE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793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3AA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292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A6D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BDD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662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19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E0C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22D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BF0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971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05C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B0B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28FF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242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20AF1"/>
  <w15:docId w15:val="{6AC880FF-E8CD-435D-BB01-81E77435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8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89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6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F0FEC-69C0-44AD-9369-FFB343B8C778}"/>
</file>

<file path=customXml/itemProps2.xml><?xml version="1.0" encoding="utf-8"?>
<ds:datastoreItem xmlns:ds="http://schemas.openxmlformats.org/officeDocument/2006/customXml" ds:itemID="{34421453-C97B-4D0B-9E57-2A7E5E2AEFCC}"/>
</file>

<file path=customXml/itemProps3.xml><?xml version="1.0" encoding="utf-8"?>
<ds:datastoreItem xmlns:ds="http://schemas.openxmlformats.org/officeDocument/2006/customXml" ds:itemID="{8517FE69-8A79-4D1A-B2A0-995CBE97DDD9}"/>
</file>

<file path=customXml/itemProps4.xml><?xml version="1.0" encoding="utf-8"?>
<ds:datastoreItem xmlns:ds="http://schemas.openxmlformats.org/officeDocument/2006/customXml" ds:itemID="{1F9A690C-5354-4518-9F7F-1CEAF7BEF5C0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2015-04-13T12:22:00Z</dcterms:created>
  <dcterms:modified xsi:type="dcterms:W3CDTF">2015-09-02T11:24:00Z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